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C2E" w:rsidRPr="00CA7C3D" w:rsidRDefault="003E0C2E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3E0C2E" w:rsidRPr="00CA7C3D" w:rsidRDefault="003E0C2E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3E0C2E" w:rsidRPr="00CA7C3D" w:rsidRDefault="003E0C2E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3E0C2E" w:rsidRPr="00CA7C3D" w:rsidRDefault="003E0C2E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3E0C2E" w:rsidRPr="00CA7C3D" w:rsidRDefault="003E0C2E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19.07.2022 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>174</w:t>
      </w:r>
    </w:p>
    <w:p w:rsidR="003E0C2E" w:rsidRPr="00CA7C3D" w:rsidRDefault="003E0C2E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3E0C2E" w:rsidRPr="00CA7C3D" w:rsidRDefault="003E0C2E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 xml:space="preserve">ы </w:t>
      </w:r>
      <w:r w:rsidRPr="00CA7C3D">
        <w:rPr>
          <w:sz w:val="28"/>
          <w:szCs w:val="28"/>
          <w:lang w:eastAsia="ru-RU"/>
        </w:rPr>
        <w:t>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ого на территории Старосельского сельского поселения Унечского муниципального района Брянской области</w:t>
      </w:r>
    </w:p>
    <w:p w:rsidR="003E0C2E" w:rsidRPr="00CA7C3D" w:rsidRDefault="003E0C2E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3E0C2E" w:rsidRPr="00CA7C3D" w:rsidRDefault="003E0C2E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3E0C2E" w:rsidRPr="00FC5F2F" w:rsidRDefault="003E0C2E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 w:rsidRPr="00FC5F2F">
        <w:t xml:space="preserve">решением Унечского районного Совета народных депутатов от </w:t>
      </w:r>
      <w:r>
        <w:t>23</w:t>
      </w:r>
      <w:r w:rsidRPr="00FC5F2F">
        <w:t>.</w:t>
      </w:r>
      <w:r>
        <w:t>08</w:t>
      </w:r>
      <w:r w:rsidRPr="00FC5F2F">
        <w:t>.201</w:t>
      </w:r>
      <w:r>
        <w:t>3</w:t>
      </w:r>
      <w:r w:rsidRPr="00FC5F2F">
        <w:t xml:space="preserve"> № 4-4</w:t>
      </w:r>
      <w:r>
        <w:t>90</w:t>
      </w:r>
      <w:r w:rsidRPr="00FC5F2F">
        <w:t xml:space="preserve"> «Об утверждении Генерального плана </w:t>
      </w:r>
      <w:r>
        <w:t>Старосельского</w:t>
      </w:r>
      <w:r w:rsidRPr="00FC5F2F">
        <w:t xml:space="preserve"> сельского поселения Унечского района Брянской области»(в редакции решения от</w:t>
      </w:r>
      <w:r>
        <w:t xml:space="preserve"> 06.11.2019 № 6-36)</w:t>
      </w:r>
      <w:r w:rsidRPr="00FC5F2F">
        <w:t xml:space="preserve">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ого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а</w:t>
      </w:r>
    </w:p>
    <w:p w:rsidR="003E0C2E" w:rsidRDefault="003E0C2E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3E0C2E" w:rsidRPr="00336C1F" w:rsidRDefault="003E0C2E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3E0C2E" w:rsidRPr="00F13FF3" w:rsidRDefault="003E0C2E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</w:t>
      </w:r>
      <w:r>
        <w:rPr>
          <w:lang w:eastAsia="ru-RU"/>
        </w:rPr>
        <w:t>, расположенного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показателями:</w:t>
      </w:r>
    </w:p>
    <w:p w:rsidR="003E0C2E" w:rsidRPr="00F13FF3" w:rsidRDefault="003E0C2E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384608</w:t>
      </w:r>
      <w:r w:rsidRPr="00F13FF3">
        <w:rPr>
          <w:lang w:eastAsia="ru-RU"/>
        </w:rPr>
        <w:t>кв.м;</w:t>
      </w:r>
    </w:p>
    <w:p w:rsidR="003E0C2E" w:rsidRPr="00F13FF3" w:rsidRDefault="003E0C2E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Старосельское</w:t>
      </w:r>
      <w:r w:rsidRPr="00F13FF3">
        <w:rPr>
          <w:lang w:eastAsia="ru-RU"/>
        </w:rPr>
        <w:t xml:space="preserve"> сельское поселение;</w:t>
      </w:r>
    </w:p>
    <w:p w:rsidR="003E0C2E" w:rsidRPr="00F13FF3" w:rsidRDefault="003E0C2E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вид разрешенного использования: </w:t>
      </w:r>
      <w:r>
        <w:rPr>
          <w:lang w:eastAsia="ru-RU"/>
        </w:rPr>
        <w:t>«растениеводство</w:t>
      </w:r>
      <w:r w:rsidRPr="00F13FF3">
        <w:rPr>
          <w:lang w:eastAsia="ru-RU"/>
        </w:rPr>
        <w:t>»</w:t>
      </w:r>
      <w:r>
        <w:rPr>
          <w:lang w:eastAsia="ru-RU"/>
        </w:rPr>
        <w:t>-код вида 1.4</w:t>
      </w:r>
      <w:r w:rsidRPr="00F13FF3">
        <w:rPr>
          <w:lang w:eastAsia="ru-RU"/>
        </w:rPr>
        <w:t xml:space="preserve">;  </w:t>
      </w:r>
    </w:p>
    <w:p w:rsidR="003E0C2E" w:rsidRPr="00F13FF3" w:rsidRDefault="003E0C2E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3E0C2E" w:rsidRPr="00F13FF3" w:rsidRDefault="003E0C2E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 2. Образовать земельный участок из земель, государственная собственность на которые не разграничена, указанные в пункте 1  настоящего постановления, в соответствии с действующим законодательством.</w:t>
      </w:r>
    </w:p>
    <w:p w:rsidR="003E0C2E" w:rsidRPr="00F13FF3" w:rsidRDefault="003E0C2E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F13FF3">
        <w:rPr>
          <w:lang w:eastAsia="ru-RU"/>
        </w:rPr>
        <w:t>3. Площадь образуемого земельного участка, указанного в пункте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3E0C2E" w:rsidRPr="0050051F" w:rsidRDefault="003E0C2E" w:rsidP="00095619">
      <w:pPr>
        <w:spacing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4.  Срок действия решения об утверждении </w:t>
      </w:r>
      <w:r w:rsidRPr="0050051F">
        <w:rPr>
          <w:lang w:eastAsia="ru-RU"/>
        </w:rPr>
        <w:t>схемы расположения земельн</w:t>
      </w:r>
      <w:r>
        <w:rPr>
          <w:lang w:eastAsia="ru-RU"/>
        </w:rPr>
        <w:t>ого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50051F">
        <w:rPr>
          <w:lang w:eastAsia="ru-RU"/>
        </w:rPr>
        <w:t xml:space="preserve"> составляет два года.</w:t>
      </w:r>
    </w:p>
    <w:p w:rsidR="003E0C2E" w:rsidRPr="0050051F" w:rsidRDefault="003E0C2E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 .   </w:t>
      </w:r>
    </w:p>
    <w:p w:rsidR="003E0C2E" w:rsidRPr="0050051F" w:rsidRDefault="003E0C2E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6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3E0C2E" w:rsidRDefault="003E0C2E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7</w:t>
      </w:r>
      <w:r w:rsidRPr="0050051F">
        <w:rPr>
          <w:lang w:eastAsia="ru-RU"/>
        </w:rPr>
        <w:t xml:space="preserve">. Контроль за исполнением настоящего постановления возложить на заместителя главы администрации района </w:t>
      </w:r>
      <w:r>
        <w:rPr>
          <w:lang w:eastAsia="ru-RU"/>
        </w:rPr>
        <w:t>И.М. Волкович.</w:t>
      </w:r>
    </w:p>
    <w:p w:rsidR="003E0C2E" w:rsidRDefault="003E0C2E" w:rsidP="00095619">
      <w:pPr>
        <w:spacing w:line="240" w:lineRule="auto"/>
        <w:jc w:val="both"/>
        <w:rPr>
          <w:lang w:eastAsia="ru-RU"/>
        </w:rPr>
      </w:pPr>
    </w:p>
    <w:p w:rsidR="003E0C2E" w:rsidRPr="0050051F" w:rsidRDefault="003E0C2E" w:rsidP="00095619">
      <w:pPr>
        <w:spacing w:line="240" w:lineRule="auto"/>
        <w:jc w:val="both"/>
        <w:rPr>
          <w:lang w:eastAsia="ru-RU"/>
        </w:rPr>
      </w:pPr>
    </w:p>
    <w:p w:rsidR="003E0C2E" w:rsidRPr="0050051F" w:rsidRDefault="003E0C2E" w:rsidP="00095619">
      <w:pPr>
        <w:spacing w:line="240" w:lineRule="auto"/>
        <w:rPr>
          <w:lang w:eastAsia="ru-RU"/>
        </w:rPr>
      </w:pPr>
    </w:p>
    <w:p w:rsidR="003E0C2E" w:rsidRPr="0050051F" w:rsidRDefault="003E0C2E" w:rsidP="00095619">
      <w:pPr>
        <w:spacing w:line="240" w:lineRule="auto"/>
        <w:rPr>
          <w:lang w:eastAsia="ru-RU"/>
        </w:rPr>
      </w:pPr>
      <w:r>
        <w:rPr>
          <w:lang w:eastAsia="ru-RU"/>
        </w:rPr>
        <w:t>Г</w:t>
      </w:r>
      <w:r w:rsidRPr="0050051F">
        <w:rPr>
          <w:lang w:eastAsia="ru-RU"/>
        </w:rPr>
        <w:t>лав</w:t>
      </w:r>
      <w:r>
        <w:rPr>
          <w:lang w:eastAsia="ru-RU"/>
        </w:rPr>
        <w:t>а</w:t>
      </w:r>
      <w:r w:rsidRPr="0050051F">
        <w:rPr>
          <w:lang w:eastAsia="ru-RU"/>
        </w:rPr>
        <w:t xml:space="preserve"> администрации района                       </w:t>
      </w:r>
      <w:r>
        <w:rPr>
          <w:lang w:eastAsia="ru-RU"/>
        </w:rPr>
        <w:t xml:space="preserve">                                                       </w:t>
      </w:r>
      <w:r w:rsidRPr="0050051F">
        <w:rPr>
          <w:lang w:eastAsia="ru-RU"/>
        </w:rPr>
        <w:t xml:space="preserve">          </w:t>
      </w:r>
      <w:r>
        <w:rPr>
          <w:lang w:eastAsia="ru-RU"/>
        </w:rPr>
        <w:t xml:space="preserve">    А.М. Кусков</w:t>
      </w:r>
    </w:p>
    <w:p w:rsidR="003E0C2E" w:rsidRPr="0050051F" w:rsidRDefault="003E0C2E" w:rsidP="00095619">
      <w:pPr>
        <w:spacing w:line="240" w:lineRule="auto"/>
        <w:rPr>
          <w:lang w:eastAsia="ru-RU"/>
        </w:rPr>
      </w:pPr>
    </w:p>
    <w:p w:rsidR="003E0C2E" w:rsidRPr="0050051F" w:rsidRDefault="003E0C2E" w:rsidP="00095619">
      <w:pPr>
        <w:spacing w:line="240" w:lineRule="auto"/>
        <w:rPr>
          <w:lang w:eastAsia="ru-RU"/>
        </w:rPr>
      </w:pPr>
    </w:p>
    <w:sectPr w:rsidR="003E0C2E" w:rsidRPr="0050051F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0C2E" w:rsidRDefault="003E0C2E" w:rsidP="006F0F01">
      <w:pPr>
        <w:spacing w:line="240" w:lineRule="auto"/>
      </w:pPr>
      <w:r>
        <w:separator/>
      </w:r>
    </w:p>
  </w:endnote>
  <w:endnote w:type="continuationSeparator" w:id="1">
    <w:p w:rsidR="003E0C2E" w:rsidRDefault="003E0C2E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0C2E" w:rsidRDefault="003E0C2E" w:rsidP="006F0F01">
      <w:pPr>
        <w:spacing w:line="240" w:lineRule="auto"/>
      </w:pPr>
      <w:r>
        <w:separator/>
      </w:r>
    </w:p>
  </w:footnote>
  <w:footnote w:type="continuationSeparator" w:id="1">
    <w:p w:rsidR="003E0C2E" w:rsidRDefault="003E0C2E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32503"/>
    <w:rsid w:val="00060422"/>
    <w:rsid w:val="00067840"/>
    <w:rsid w:val="00073686"/>
    <w:rsid w:val="00095619"/>
    <w:rsid w:val="000C24D9"/>
    <w:rsid w:val="000D5161"/>
    <w:rsid w:val="000F29FE"/>
    <w:rsid w:val="0010643C"/>
    <w:rsid w:val="00120638"/>
    <w:rsid w:val="001A43AC"/>
    <w:rsid w:val="001B5E70"/>
    <w:rsid w:val="001F0C9A"/>
    <w:rsid w:val="002667AF"/>
    <w:rsid w:val="00336C1F"/>
    <w:rsid w:val="00370C22"/>
    <w:rsid w:val="00372606"/>
    <w:rsid w:val="003E0C2E"/>
    <w:rsid w:val="00453CB3"/>
    <w:rsid w:val="00480486"/>
    <w:rsid w:val="00484E3B"/>
    <w:rsid w:val="004919E2"/>
    <w:rsid w:val="004A5D0A"/>
    <w:rsid w:val="004F4E78"/>
    <w:rsid w:val="0050051F"/>
    <w:rsid w:val="00523E6E"/>
    <w:rsid w:val="00544245"/>
    <w:rsid w:val="005538FA"/>
    <w:rsid w:val="00557778"/>
    <w:rsid w:val="0057130B"/>
    <w:rsid w:val="00587744"/>
    <w:rsid w:val="005C384D"/>
    <w:rsid w:val="005F32CF"/>
    <w:rsid w:val="00664215"/>
    <w:rsid w:val="0069515C"/>
    <w:rsid w:val="006B355E"/>
    <w:rsid w:val="006B5B5F"/>
    <w:rsid w:val="006D0330"/>
    <w:rsid w:val="006D1CA3"/>
    <w:rsid w:val="006F0F01"/>
    <w:rsid w:val="006F3730"/>
    <w:rsid w:val="00764993"/>
    <w:rsid w:val="00817FCC"/>
    <w:rsid w:val="00835A51"/>
    <w:rsid w:val="00853FF7"/>
    <w:rsid w:val="00884B6E"/>
    <w:rsid w:val="008C49C1"/>
    <w:rsid w:val="008E3600"/>
    <w:rsid w:val="008F4FB4"/>
    <w:rsid w:val="009230CF"/>
    <w:rsid w:val="009257BE"/>
    <w:rsid w:val="0093456D"/>
    <w:rsid w:val="00957BBE"/>
    <w:rsid w:val="009E0AD9"/>
    <w:rsid w:val="00A870FE"/>
    <w:rsid w:val="00A907A8"/>
    <w:rsid w:val="00AA779F"/>
    <w:rsid w:val="00AE56E3"/>
    <w:rsid w:val="00B37F84"/>
    <w:rsid w:val="00B41F39"/>
    <w:rsid w:val="00B4544F"/>
    <w:rsid w:val="00B466F8"/>
    <w:rsid w:val="00B55D15"/>
    <w:rsid w:val="00B56307"/>
    <w:rsid w:val="00B61E85"/>
    <w:rsid w:val="00B82AA4"/>
    <w:rsid w:val="00B83C47"/>
    <w:rsid w:val="00B8630F"/>
    <w:rsid w:val="00BC14E3"/>
    <w:rsid w:val="00BF05C8"/>
    <w:rsid w:val="00C14927"/>
    <w:rsid w:val="00C17BCE"/>
    <w:rsid w:val="00C27A5F"/>
    <w:rsid w:val="00C64F97"/>
    <w:rsid w:val="00C85A88"/>
    <w:rsid w:val="00CA7C3D"/>
    <w:rsid w:val="00CD169F"/>
    <w:rsid w:val="00D07175"/>
    <w:rsid w:val="00DC35FF"/>
    <w:rsid w:val="00DE4856"/>
    <w:rsid w:val="00E311BA"/>
    <w:rsid w:val="00E41AF8"/>
    <w:rsid w:val="00EC6E67"/>
    <w:rsid w:val="00ED21AF"/>
    <w:rsid w:val="00ED64B1"/>
    <w:rsid w:val="00ED6DCE"/>
    <w:rsid w:val="00F000AD"/>
    <w:rsid w:val="00F13FF3"/>
    <w:rsid w:val="00F21C87"/>
    <w:rsid w:val="00F3298D"/>
    <w:rsid w:val="00F46809"/>
    <w:rsid w:val="00F61E96"/>
    <w:rsid w:val="00F77AF1"/>
    <w:rsid w:val="00F862F9"/>
    <w:rsid w:val="00F964B2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169F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9050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</TotalTime>
  <Pages>2</Pages>
  <Words>477</Words>
  <Characters>2725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17</cp:revision>
  <cp:lastPrinted>2022-07-19T13:30:00Z</cp:lastPrinted>
  <dcterms:created xsi:type="dcterms:W3CDTF">2021-06-24T09:26:00Z</dcterms:created>
  <dcterms:modified xsi:type="dcterms:W3CDTF">2022-07-28T09:56:00Z</dcterms:modified>
</cp:coreProperties>
</file>